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C9D94" w14:textId="77777777" w:rsidR="0006237C" w:rsidRDefault="0006237C" w:rsidP="000623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JURDAN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092614E1" w14:textId="77777777" w:rsidR="0006237C" w:rsidRDefault="0006237C" w:rsidP="000623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4FBB49D" w14:textId="77777777" w:rsidR="0006237C" w:rsidRDefault="0006237C" w:rsidP="000623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74C9958" w14:textId="77777777" w:rsidR="0006237C" w:rsidRDefault="0006237C" w:rsidP="0006237C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Hampshire the moiety of the taxes of a fifteenth and a tenth which were granted to the King at the last Parliament.</w:t>
      </w:r>
    </w:p>
    <w:p w14:paraId="70A3822F" w14:textId="77777777" w:rsidR="0006237C" w:rsidRDefault="0006237C" w:rsidP="000623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4BC62E46" w14:textId="77777777" w:rsidR="0006237C" w:rsidRDefault="0006237C" w:rsidP="000623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CEA0E2C" w14:textId="77777777" w:rsidR="0006237C" w:rsidRDefault="0006237C" w:rsidP="000623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A2E6031" w14:textId="77777777" w:rsidR="0006237C" w:rsidRDefault="0006237C" w:rsidP="0006237C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2022</w:t>
      </w:r>
    </w:p>
    <w:p w14:paraId="302CDF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31D35" w14:textId="77777777" w:rsidR="0006237C" w:rsidRDefault="0006237C" w:rsidP="009139A6">
      <w:r>
        <w:separator/>
      </w:r>
    </w:p>
  </w:endnote>
  <w:endnote w:type="continuationSeparator" w:id="0">
    <w:p w14:paraId="7B2DCD6C" w14:textId="77777777" w:rsidR="0006237C" w:rsidRDefault="000623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A73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57B6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EB9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F3EC2" w14:textId="77777777" w:rsidR="0006237C" w:rsidRDefault="0006237C" w:rsidP="009139A6">
      <w:r>
        <w:separator/>
      </w:r>
    </w:p>
  </w:footnote>
  <w:footnote w:type="continuationSeparator" w:id="0">
    <w:p w14:paraId="10DD6F8B" w14:textId="77777777" w:rsidR="0006237C" w:rsidRDefault="000623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823D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8E1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584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37C"/>
    <w:rsid w:val="0006237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A33D3"/>
  <w15:chartTrackingRefBased/>
  <w15:docId w15:val="{6378A458-88A5-40F2-9040-A51EC47F3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37C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2024-05-10T21:15:00Z</dcterms:created>
  <dcterms:modified xsi:type="dcterms:W3CDTF">2024-05-10T21:16:00Z</dcterms:modified>
</cp:coreProperties>
</file>